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639FD" w14:textId="2CFB1D6B" w:rsidR="00BA00AB" w:rsidRPr="00520BAD" w:rsidRDefault="00520BA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20BAD">
        <w:rPr>
          <w:rFonts w:ascii="Times New Roman" w:hAnsi="Times New Roman" w:cs="Times New Roman"/>
          <w:sz w:val="24"/>
          <w:szCs w:val="24"/>
          <w:u w:val="single"/>
        </w:rPr>
        <w:t>John BOTILLER</w:t>
      </w:r>
      <w:r w:rsidRPr="00520BAD">
        <w:rPr>
          <w:rFonts w:ascii="Times New Roman" w:hAnsi="Times New Roman" w:cs="Times New Roman"/>
          <w:sz w:val="24"/>
          <w:szCs w:val="24"/>
        </w:rPr>
        <w:t xml:space="preserve">     (fl.1414)</w:t>
      </w:r>
    </w:p>
    <w:p w14:paraId="38A4699D" w14:textId="16747A6A" w:rsidR="00520BAD" w:rsidRPr="00520BAD" w:rsidRDefault="00520BA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88E7D6" w14:textId="5832C07A" w:rsidR="00520BAD" w:rsidRPr="00520BAD" w:rsidRDefault="00520BA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0EE9F4" w14:textId="0443ECB5" w:rsidR="00520BAD" w:rsidRPr="00520BAD" w:rsidRDefault="00520BA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20BAD">
        <w:rPr>
          <w:rFonts w:ascii="Times New Roman" w:hAnsi="Times New Roman" w:cs="Times New Roman"/>
          <w:sz w:val="24"/>
          <w:szCs w:val="24"/>
        </w:rPr>
        <w:t>Attendant of Simon de Tonge(q.v.).</w:t>
      </w:r>
    </w:p>
    <w:p w14:paraId="3CDC88DC" w14:textId="46E903B3" w:rsidR="00520BAD" w:rsidRDefault="00520BAD" w:rsidP="00520BA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20BAD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520BAD">
          <w:rPr>
            <w:rStyle w:val="Hyperlink"/>
            <w:rFonts w:ascii="Times New Roman" w:hAnsi="Times New Roman" w:cs="Times New Roman"/>
            <w:sz w:val="24"/>
            <w:szCs w:val="24"/>
          </w:rPr>
          <w:t>http://www.tongefamily.info/resources/will_simon_de_tonge.htm</w:t>
        </w:r>
      </w:hyperlink>
      <w:r w:rsidRPr="00520BAD">
        <w:rPr>
          <w:rFonts w:ascii="Times New Roman" w:hAnsi="Times New Roman" w:cs="Times New Roman"/>
          <w:sz w:val="24"/>
          <w:szCs w:val="24"/>
        </w:rPr>
        <w:t>)</w:t>
      </w:r>
    </w:p>
    <w:p w14:paraId="743FC836" w14:textId="4DF0A5D2" w:rsidR="00520BAD" w:rsidRDefault="00520BAD" w:rsidP="00520B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1639D7" w14:textId="03B5AAB3" w:rsidR="00520BAD" w:rsidRDefault="00520BAD" w:rsidP="00520B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625457" w14:textId="6A7551AE" w:rsidR="00520BAD" w:rsidRDefault="00520BAD" w:rsidP="00520B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1414</w:t>
      </w:r>
      <w:r>
        <w:rPr>
          <w:rFonts w:ascii="Times New Roman" w:hAnsi="Times New Roman" w:cs="Times New Roman"/>
          <w:sz w:val="24"/>
          <w:szCs w:val="24"/>
        </w:rPr>
        <w:tab/>
        <w:t>He was bequeathed 6s 8d in Simon’s Will.   (ibid.)</w:t>
      </w:r>
    </w:p>
    <w:p w14:paraId="31CB7DCB" w14:textId="66A598B4" w:rsidR="00520BAD" w:rsidRDefault="00520BAD" w:rsidP="00520B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E027ED" w14:textId="27689693" w:rsidR="00520BAD" w:rsidRDefault="00520BAD" w:rsidP="00520B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655965" w14:textId="17FF2941" w:rsidR="00520BAD" w:rsidRPr="00520BAD" w:rsidRDefault="00520BAD" w:rsidP="00520B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January 2022</w:t>
      </w:r>
    </w:p>
    <w:sectPr w:rsidR="00520BAD" w:rsidRPr="00520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6AD5A" w14:textId="77777777" w:rsidR="00520BAD" w:rsidRDefault="00520BAD" w:rsidP="009139A6">
      <w:r>
        <w:separator/>
      </w:r>
    </w:p>
  </w:endnote>
  <w:endnote w:type="continuationSeparator" w:id="0">
    <w:p w14:paraId="39E1B0E5" w14:textId="77777777" w:rsidR="00520BAD" w:rsidRDefault="00520BA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61B2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0541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6904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B9824" w14:textId="77777777" w:rsidR="00520BAD" w:rsidRDefault="00520BAD" w:rsidP="009139A6">
      <w:r>
        <w:separator/>
      </w:r>
    </w:p>
  </w:footnote>
  <w:footnote w:type="continuationSeparator" w:id="0">
    <w:p w14:paraId="31312BA1" w14:textId="77777777" w:rsidR="00520BAD" w:rsidRDefault="00520BA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3EC7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53DE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1E28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BAD"/>
    <w:rsid w:val="000666E0"/>
    <w:rsid w:val="002510B7"/>
    <w:rsid w:val="00520BAD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7228D0"/>
  <w15:chartTrackingRefBased/>
  <w15:docId w15:val="{2BAC82EC-32A2-4F5D-BB9A-F215A0FCD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rsid w:val="00520BAD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ngefamily.info/resources/will_simon_de_tonge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2022-01-07T12:45:00Z</dcterms:created>
  <dcterms:modified xsi:type="dcterms:W3CDTF">2022-01-07T12:48:00Z</dcterms:modified>
</cp:coreProperties>
</file>